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1CF7" w14:textId="183791D6" w:rsidR="00BA00AB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Cecilia SCOREBY</w:t>
      </w:r>
      <w:r>
        <w:rPr>
          <w:rFonts w:ascii="Times New Roman" w:hAnsi="Times New Roman" w:cs="Times New Roman"/>
          <w:sz w:val="24"/>
          <w:szCs w:val="24"/>
        </w:rPr>
        <w:t xml:space="preserve">       (d.ca.1427)</w:t>
      </w:r>
    </w:p>
    <w:p w14:paraId="26E289BF" w14:textId="2482274D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302A77BC" w14:textId="68403B11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6D7DE" w14:textId="04340737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578DC" w14:textId="25032AC9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    (W.Y.R. p.146)</w:t>
      </w:r>
    </w:p>
    <w:p w14:paraId="058D2FB3" w14:textId="146B8EDE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48DE5" w14:textId="2FD493B0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328668" w14:textId="6AF2E814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03BE4214" w14:textId="34F9A1A7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B59D5" w14:textId="19723C3D" w:rsid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DAD4D" w14:textId="4F2409DB" w:rsidR="005243E2" w:rsidRPr="005243E2" w:rsidRDefault="00524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sectPr w:rsidR="005243E2" w:rsidRPr="005243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21F2" w14:textId="77777777" w:rsidR="005243E2" w:rsidRDefault="005243E2" w:rsidP="009139A6">
      <w:r>
        <w:separator/>
      </w:r>
    </w:p>
  </w:endnote>
  <w:endnote w:type="continuationSeparator" w:id="0">
    <w:p w14:paraId="38927624" w14:textId="77777777" w:rsidR="005243E2" w:rsidRDefault="005243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78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7A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B6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08F9" w14:textId="77777777" w:rsidR="005243E2" w:rsidRDefault="005243E2" w:rsidP="009139A6">
      <w:r>
        <w:separator/>
      </w:r>
    </w:p>
  </w:footnote>
  <w:footnote w:type="continuationSeparator" w:id="0">
    <w:p w14:paraId="6A988B61" w14:textId="77777777" w:rsidR="005243E2" w:rsidRDefault="005243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41B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48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91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3E2"/>
    <w:rsid w:val="000666E0"/>
    <w:rsid w:val="002510B7"/>
    <w:rsid w:val="005243E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4C00"/>
  <w15:chartTrackingRefBased/>
  <w15:docId w15:val="{8FADA01F-9101-4E2E-8F56-D03957A8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2022-03-06T19:58:00Z</dcterms:created>
  <dcterms:modified xsi:type="dcterms:W3CDTF">2022-03-06T20:02:00Z</dcterms:modified>
</cp:coreProperties>
</file>